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26927" w14:textId="003C03BB" w:rsidR="00BA00AB" w:rsidRDefault="0008570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WHYTING</w:t>
      </w:r>
      <w:r>
        <w:rPr>
          <w:rFonts w:cs="Times New Roman"/>
          <w:szCs w:val="24"/>
        </w:rPr>
        <w:t xml:space="preserve">        (fl.1471)</w:t>
      </w:r>
    </w:p>
    <w:p w14:paraId="3F7974E5" w14:textId="52B262DC" w:rsidR="0008570E" w:rsidRDefault="0008570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Cirencester, Gloucester. Yeoman.</w:t>
      </w:r>
    </w:p>
    <w:p w14:paraId="08B08D53" w14:textId="77777777" w:rsidR="0008570E" w:rsidRDefault="0008570E" w:rsidP="009139A6">
      <w:pPr>
        <w:pStyle w:val="NoSpacing"/>
        <w:rPr>
          <w:rFonts w:cs="Times New Roman"/>
          <w:szCs w:val="24"/>
        </w:rPr>
      </w:pPr>
    </w:p>
    <w:p w14:paraId="09B7FA9E" w14:textId="77777777" w:rsidR="0008570E" w:rsidRDefault="0008570E" w:rsidP="009139A6">
      <w:pPr>
        <w:pStyle w:val="NoSpacing"/>
        <w:rPr>
          <w:rFonts w:cs="Times New Roman"/>
          <w:szCs w:val="24"/>
        </w:rPr>
      </w:pPr>
    </w:p>
    <w:p w14:paraId="5682A5E0" w14:textId="425E675D" w:rsidR="0008570E" w:rsidRDefault="0008570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Nov.1471</w:t>
      </w:r>
      <w:r>
        <w:rPr>
          <w:rFonts w:cs="Times New Roman"/>
          <w:szCs w:val="24"/>
        </w:rPr>
        <w:tab/>
        <w:t>He was granted a general pardon.</w:t>
      </w:r>
    </w:p>
    <w:p w14:paraId="79B9F4BC" w14:textId="77777777" w:rsidR="0008570E" w:rsidRPr="007F32B5" w:rsidRDefault="0008570E" w:rsidP="000857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7F32B5">
        <w:rPr>
          <w:rFonts w:cs="Times New Roman"/>
          <w:szCs w:val="24"/>
        </w:rPr>
        <w:t>(“The Pardon Rolls of Edward IV 14</w:t>
      </w:r>
      <w:r>
        <w:rPr>
          <w:rFonts w:cs="Times New Roman"/>
          <w:szCs w:val="24"/>
        </w:rPr>
        <w:t>71-83</w:t>
      </w:r>
      <w:r w:rsidRPr="007F32B5">
        <w:rPr>
          <w:rFonts w:cs="Times New Roman"/>
          <w:szCs w:val="24"/>
        </w:rPr>
        <w:t>” ed. Hannes Kleineke,</w:t>
      </w:r>
    </w:p>
    <w:p w14:paraId="6DEECC00" w14:textId="3BCCDE95" w:rsidR="0008570E" w:rsidRDefault="0008570E" w:rsidP="0008570E">
      <w:pPr>
        <w:pStyle w:val="NoSpacing"/>
        <w:ind w:left="720" w:firstLine="720"/>
        <w:rPr>
          <w:rFonts w:cs="Times New Roman"/>
          <w:szCs w:val="24"/>
        </w:rPr>
      </w:pPr>
      <w:r w:rsidRPr="007F32B5">
        <w:rPr>
          <w:rFonts w:cs="Times New Roman"/>
          <w:szCs w:val="24"/>
        </w:rPr>
        <w:t>pub. by the List and Index Society, vol.36</w:t>
      </w:r>
      <w:r>
        <w:rPr>
          <w:rFonts w:cs="Times New Roman"/>
          <w:szCs w:val="24"/>
        </w:rPr>
        <w:t>1</w:t>
      </w:r>
      <w:r w:rsidRPr="007F32B5">
        <w:rPr>
          <w:rFonts w:cs="Times New Roman"/>
          <w:szCs w:val="24"/>
        </w:rPr>
        <w:t>, 202</w:t>
      </w:r>
      <w:r>
        <w:rPr>
          <w:rFonts w:cs="Times New Roman"/>
          <w:szCs w:val="24"/>
        </w:rPr>
        <w:t>0</w:t>
      </w:r>
      <w:r w:rsidRPr="007F32B5">
        <w:rPr>
          <w:rFonts w:cs="Times New Roman"/>
          <w:szCs w:val="24"/>
        </w:rPr>
        <w:t>, p.</w:t>
      </w:r>
      <w:r>
        <w:rPr>
          <w:rFonts w:cs="Times New Roman"/>
          <w:szCs w:val="24"/>
        </w:rPr>
        <w:t>3)</w:t>
      </w:r>
    </w:p>
    <w:p w14:paraId="034E1AF4" w14:textId="77777777" w:rsidR="0008570E" w:rsidRDefault="0008570E" w:rsidP="0008570E">
      <w:pPr>
        <w:pStyle w:val="NoSpacing"/>
        <w:rPr>
          <w:rFonts w:cs="Times New Roman"/>
          <w:szCs w:val="24"/>
        </w:rPr>
      </w:pPr>
    </w:p>
    <w:p w14:paraId="74038987" w14:textId="77777777" w:rsidR="0008570E" w:rsidRDefault="0008570E" w:rsidP="0008570E">
      <w:pPr>
        <w:pStyle w:val="NoSpacing"/>
        <w:rPr>
          <w:rFonts w:cs="Times New Roman"/>
          <w:szCs w:val="24"/>
        </w:rPr>
      </w:pPr>
    </w:p>
    <w:p w14:paraId="4B60EA77" w14:textId="4A7C5790" w:rsidR="0008570E" w:rsidRPr="007F32B5" w:rsidRDefault="0008570E" w:rsidP="000857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June 2023</w:t>
      </w:r>
    </w:p>
    <w:p w14:paraId="1563E9DA" w14:textId="7D151801" w:rsidR="0008570E" w:rsidRPr="0008570E" w:rsidRDefault="0008570E" w:rsidP="009139A6">
      <w:pPr>
        <w:pStyle w:val="NoSpacing"/>
        <w:rPr>
          <w:rFonts w:cs="Times New Roman"/>
          <w:szCs w:val="24"/>
        </w:rPr>
      </w:pPr>
    </w:p>
    <w:sectPr w:rsidR="0008570E" w:rsidRPr="000857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D489" w14:textId="77777777" w:rsidR="0008570E" w:rsidRDefault="0008570E" w:rsidP="009139A6">
      <w:r>
        <w:separator/>
      </w:r>
    </w:p>
  </w:endnote>
  <w:endnote w:type="continuationSeparator" w:id="0">
    <w:p w14:paraId="4D9510EC" w14:textId="77777777" w:rsidR="0008570E" w:rsidRDefault="0008570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7FD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D60D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BFA6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8B7C3" w14:textId="77777777" w:rsidR="0008570E" w:rsidRDefault="0008570E" w:rsidP="009139A6">
      <w:r>
        <w:separator/>
      </w:r>
    </w:p>
  </w:footnote>
  <w:footnote w:type="continuationSeparator" w:id="0">
    <w:p w14:paraId="7CFD5B09" w14:textId="77777777" w:rsidR="0008570E" w:rsidRDefault="0008570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7123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775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9891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70E"/>
    <w:rsid w:val="000666E0"/>
    <w:rsid w:val="0008570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A46CF"/>
  <w15:chartTrackingRefBased/>
  <w15:docId w15:val="{F91B36F4-9B09-4A3B-B473-7D5B4906F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2023-06-03T20:21:00Z</dcterms:created>
  <dcterms:modified xsi:type="dcterms:W3CDTF">2023-06-03T20:24:00Z</dcterms:modified>
</cp:coreProperties>
</file>